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3234A" w14:textId="77777777" w:rsidR="006B7054" w:rsidRDefault="006B7054" w:rsidP="006B705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SHIPMAN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fl.1498)</w:t>
      </w:r>
    </w:p>
    <w:p w14:paraId="585DA9AB" w14:textId="77777777" w:rsidR="006B7054" w:rsidRDefault="006B7054" w:rsidP="006B705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Bury </w:t>
      </w:r>
      <w:proofErr w:type="spellStart"/>
      <w:proofErr w:type="gramStart"/>
      <w:r>
        <w:rPr>
          <w:rFonts w:cs="Times New Roman"/>
          <w:szCs w:val="24"/>
          <w:lang w:val="en-GB"/>
        </w:rPr>
        <w:t>St.Edmunds</w:t>
      </w:r>
      <w:proofErr w:type="spellEnd"/>
      <w:proofErr w:type="gramEnd"/>
      <w:r>
        <w:rPr>
          <w:rFonts w:cs="Times New Roman"/>
          <w:szCs w:val="24"/>
          <w:lang w:val="en-GB"/>
        </w:rPr>
        <w:t>. Weaver.</w:t>
      </w:r>
    </w:p>
    <w:p w14:paraId="1C42F285" w14:textId="77777777" w:rsidR="006B7054" w:rsidRDefault="006B7054" w:rsidP="006B7054">
      <w:pPr>
        <w:pStyle w:val="NoSpacing"/>
        <w:jc w:val="both"/>
        <w:rPr>
          <w:rFonts w:cs="Times New Roman"/>
          <w:szCs w:val="24"/>
          <w:lang w:val="en-GB"/>
        </w:rPr>
      </w:pPr>
    </w:p>
    <w:p w14:paraId="4F5E9349" w14:textId="77777777" w:rsidR="006B7054" w:rsidRDefault="006B7054" w:rsidP="006B7054">
      <w:pPr>
        <w:pStyle w:val="NoSpacing"/>
        <w:jc w:val="both"/>
        <w:rPr>
          <w:rFonts w:cs="Times New Roman"/>
          <w:szCs w:val="24"/>
          <w:lang w:val="en-GB"/>
        </w:rPr>
      </w:pPr>
    </w:p>
    <w:p w14:paraId="7A452F7B" w14:textId="77777777" w:rsidR="006B7054" w:rsidRDefault="006B7054" w:rsidP="006B705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1498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Howeton</w:t>
      </w:r>
      <w:proofErr w:type="spellEnd"/>
      <w:r>
        <w:rPr>
          <w:rFonts w:cs="Times New Roman"/>
          <w:szCs w:val="24"/>
          <w:lang w:val="en-GB"/>
        </w:rPr>
        <w:t xml:space="preserve"> of Bury </w:t>
      </w:r>
      <w:proofErr w:type="spellStart"/>
      <w:proofErr w:type="gramStart"/>
      <w:r>
        <w:rPr>
          <w:rFonts w:cs="Times New Roman"/>
          <w:szCs w:val="24"/>
          <w:lang w:val="en-GB"/>
        </w:rPr>
        <w:t>St.Edmunds</w:t>
      </w:r>
      <w:proofErr w:type="spellEnd"/>
      <w:proofErr w:type="gramEnd"/>
      <w:r>
        <w:rPr>
          <w:rFonts w:cs="Times New Roman"/>
          <w:szCs w:val="24"/>
          <w:lang w:val="en-GB"/>
        </w:rPr>
        <w:t>(q.v.) brought a plaint of debt against him</w:t>
      </w:r>
    </w:p>
    <w:p w14:paraId="4B3B8B54" w14:textId="77777777" w:rsidR="006B7054" w:rsidRDefault="006B7054" w:rsidP="006B705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and three others.    ( </w:t>
      </w:r>
      <w:hyperlink r:id="rId6" w:history="1">
        <w:r w:rsidRPr="00A84F8C">
          <w:rPr>
            <w:rStyle w:val="Hyperlink"/>
            <w:rFonts w:cs="Times New Roman"/>
            <w:szCs w:val="24"/>
            <w:lang w:val="en-GB"/>
          </w:rPr>
          <w:t>https://waalt.uh.edu/index.php/CP40no943Index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465CE2EB" w14:textId="77777777" w:rsidR="006B7054" w:rsidRDefault="006B7054" w:rsidP="006B7054">
      <w:pPr>
        <w:pStyle w:val="NoSpacing"/>
        <w:jc w:val="both"/>
        <w:rPr>
          <w:rFonts w:cs="Times New Roman"/>
          <w:szCs w:val="24"/>
          <w:lang w:val="en-GB"/>
        </w:rPr>
      </w:pPr>
    </w:p>
    <w:p w14:paraId="747A1D32" w14:textId="77777777" w:rsidR="006B7054" w:rsidRDefault="006B7054" w:rsidP="006B7054">
      <w:pPr>
        <w:pStyle w:val="NoSpacing"/>
        <w:jc w:val="both"/>
        <w:rPr>
          <w:rFonts w:cs="Times New Roman"/>
          <w:szCs w:val="24"/>
          <w:lang w:val="en-GB"/>
        </w:rPr>
      </w:pPr>
    </w:p>
    <w:p w14:paraId="0BBF007A" w14:textId="77777777" w:rsidR="006B7054" w:rsidRDefault="006B7054" w:rsidP="006B705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13 February 2024</w:t>
      </w:r>
    </w:p>
    <w:p w14:paraId="65D19B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50865" w14:textId="77777777" w:rsidR="006B7054" w:rsidRDefault="006B7054" w:rsidP="009139A6">
      <w:r>
        <w:separator/>
      </w:r>
    </w:p>
  </w:endnote>
  <w:endnote w:type="continuationSeparator" w:id="0">
    <w:p w14:paraId="2A0993F5" w14:textId="77777777" w:rsidR="006B7054" w:rsidRDefault="006B70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C6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DF1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88A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D061" w14:textId="77777777" w:rsidR="006B7054" w:rsidRDefault="006B7054" w:rsidP="009139A6">
      <w:r>
        <w:separator/>
      </w:r>
    </w:p>
  </w:footnote>
  <w:footnote w:type="continuationSeparator" w:id="0">
    <w:p w14:paraId="6800E52F" w14:textId="77777777" w:rsidR="006B7054" w:rsidRDefault="006B70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52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AB2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DCD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54"/>
    <w:rsid w:val="000666E0"/>
    <w:rsid w:val="002510B7"/>
    <w:rsid w:val="00270799"/>
    <w:rsid w:val="005C130B"/>
    <w:rsid w:val="006B705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ED8AE"/>
  <w15:chartTrackingRefBased/>
  <w15:docId w15:val="{D4E87E26-E2D4-4E24-BF04-C26AA244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70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2024-03-12T20:41:00Z</dcterms:created>
  <dcterms:modified xsi:type="dcterms:W3CDTF">2024-03-12T20:42:00Z</dcterms:modified>
</cp:coreProperties>
</file>